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  <w:u w:val="single"/>
        </w:rPr>
        <w:t>John MAGGE</w:t>
      </w:r>
      <w:r w:rsidRPr="00E82B2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82B2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82B22">
        <w:rPr>
          <w:rFonts w:ascii="Times New Roman" w:hAnsi="Times New Roman" w:cs="Times New Roman"/>
          <w:sz w:val="24"/>
          <w:szCs w:val="24"/>
        </w:rPr>
        <w:t>fl.1486)</w:t>
      </w: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of Herne, Kent.</w:t>
      </w: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ab/>
        <w:t>1486</w:t>
      </w:r>
      <w:r w:rsidRPr="00E82B22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44B6" w:rsidRPr="00E82B22" w:rsidRDefault="000B44B6" w:rsidP="000B44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4B6" w:rsidRDefault="000B44B6" w:rsidP="00564E3C">
      <w:pPr>
        <w:spacing w:after="0" w:line="240" w:lineRule="auto"/>
      </w:pPr>
      <w:r>
        <w:separator/>
      </w:r>
    </w:p>
  </w:endnote>
  <w:endnote w:type="continuationSeparator" w:id="0">
    <w:p w:rsidR="000B44B6" w:rsidRDefault="000B44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4B6" w:rsidRDefault="000B44B6" w:rsidP="00564E3C">
      <w:pPr>
        <w:spacing w:after="0" w:line="240" w:lineRule="auto"/>
      </w:pPr>
      <w:r>
        <w:separator/>
      </w:r>
    </w:p>
  </w:footnote>
  <w:footnote w:type="continuationSeparator" w:id="0">
    <w:p w:rsidR="000B44B6" w:rsidRDefault="000B44B6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4B6"/>
    <w:rsid w:val="000B44B6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886B7A-D638-4DE4-9C4F-3CC64403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2015-10-02T19:32:00Z</dcterms:created>
  <dcterms:modified xsi:type="dcterms:W3CDTF">2015-10-02T19:32:00Z</dcterms:modified>
</cp:coreProperties>
</file>